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58F3" w:rsidRDefault="007D58F3" w:rsidP="00F73AAF">
      <w:pPr>
        <w:jc w:val="right"/>
        <w:rPr>
          <w:sz w:val="28"/>
          <w:szCs w:val="28"/>
        </w:rPr>
      </w:pPr>
      <w:r>
        <w:rPr>
          <w:sz w:val="28"/>
          <w:szCs w:val="28"/>
        </w:rPr>
        <w:t>Проект</w:t>
      </w:r>
    </w:p>
    <w:p w:rsidR="007D58F3" w:rsidRDefault="007D58F3" w:rsidP="00CF56FA">
      <w:pPr>
        <w:jc w:val="both"/>
        <w:rPr>
          <w:sz w:val="28"/>
        </w:rPr>
      </w:pPr>
    </w:p>
    <w:p w:rsidR="007D58F3" w:rsidRDefault="007D58F3" w:rsidP="00E9285F">
      <w:pPr>
        <w:jc w:val="center"/>
        <w:rPr>
          <w:bCs/>
          <w:sz w:val="28"/>
        </w:rPr>
      </w:pPr>
      <w:r>
        <w:rPr>
          <w:bCs/>
          <w:sz w:val="28"/>
        </w:rPr>
        <w:t>Совет депутатов Ордынского района</w:t>
      </w:r>
    </w:p>
    <w:p w:rsidR="007D58F3" w:rsidRDefault="007D58F3" w:rsidP="00E9285F">
      <w:pPr>
        <w:jc w:val="center"/>
        <w:rPr>
          <w:bCs/>
          <w:sz w:val="28"/>
        </w:rPr>
      </w:pPr>
      <w:r>
        <w:rPr>
          <w:bCs/>
          <w:sz w:val="28"/>
        </w:rPr>
        <w:t>Новосибирской области</w:t>
      </w:r>
    </w:p>
    <w:p w:rsidR="007D58F3" w:rsidRDefault="007D58F3" w:rsidP="00E9285F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Третьего созыва</w:t>
      </w:r>
    </w:p>
    <w:p w:rsidR="007D58F3" w:rsidRDefault="007D58F3" w:rsidP="00E9285F">
      <w:pPr>
        <w:jc w:val="center"/>
        <w:rPr>
          <w:b/>
          <w:bCs/>
          <w:sz w:val="28"/>
          <w:szCs w:val="28"/>
        </w:rPr>
      </w:pPr>
    </w:p>
    <w:p w:rsidR="007D58F3" w:rsidRDefault="007D58F3" w:rsidP="00E9285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РЕШЕНИЕ </w:t>
      </w:r>
    </w:p>
    <w:p w:rsidR="007D58F3" w:rsidRDefault="007D58F3" w:rsidP="00E9285F">
      <w:pPr>
        <w:jc w:val="center"/>
        <w:rPr>
          <w:sz w:val="28"/>
          <w:szCs w:val="28"/>
        </w:rPr>
      </w:pPr>
      <w:r>
        <w:rPr>
          <w:sz w:val="28"/>
          <w:szCs w:val="28"/>
        </w:rPr>
        <w:t>(шестая  сессия)</w:t>
      </w:r>
    </w:p>
    <w:p w:rsidR="007D58F3" w:rsidRDefault="007D58F3" w:rsidP="00E9285F">
      <w:pPr>
        <w:jc w:val="center"/>
        <w:rPr>
          <w:sz w:val="28"/>
          <w:szCs w:val="28"/>
        </w:rPr>
      </w:pPr>
    </w:p>
    <w:p w:rsidR="007D58F3" w:rsidRDefault="007D58F3" w:rsidP="00F73AAF">
      <w:pPr>
        <w:pStyle w:val="Heading2"/>
        <w:spacing w:before="0" w:after="0"/>
        <w:jc w:val="center"/>
        <w:rPr>
          <w:rFonts w:ascii="Times New Roman" w:hAnsi="Times New Roman"/>
          <w:b w:val="0"/>
          <w:i w:val="0"/>
        </w:rPr>
      </w:pPr>
      <w:r>
        <w:rPr>
          <w:rFonts w:ascii="Times New Roman" w:hAnsi="Times New Roman"/>
          <w:b w:val="0"/>
          <w:i w:val="0"/>
        </w:rPr>
        <w:t>О согласовании замены части дотации</w:t>
      </w:r>
      <w:bookmarkStart w:id="0" w:name="_GoBack"/>
      <w:bookmarkEnd w:id="0"/>
      <w:r>
        <w:rPr>
          <w:rFonts w:ascii="Times New Roman" w:hAnsi="Times New Roman"/>
          <w:b w:val="0"/>
          <w:i w:val="0"/>
        </w:rPr>
        <w:t xml:space="preserve"> на дополнительный норматив</w:t>
      </w:r>
    </w:p>
    <w:p w:rsidR="007D58F3" w:rsidRDefault="007D58F3" w:rsidP="00F73AAF">
      <w:pPr>
        <w:jc w:val="center"/>
        <w:rPr>
          <w:sz w:val="28"/>
          <w:szCs w:val="28"/>
        </w:rPr>
      </w:pPr>
      <w:r>
        <w:rPr>
          <w:sz w:val="28"/>
          <w:szCs w:val="28"/>
        </w:rPr>
        <w:t>отчислений от налога на доходы физических лиц</w:t>
      </w:r>
    </w:p>
    <w:p w:rsidR="007D58F3" w:rsidRDefault="007D58F3" w:rsidP="00F73AAF">
      <w:pPr>
        <w:jc w:val="center"/>
        <w:rPr>
          <w:sz w:val="28"/>
          <w:szCs w:val="28"/>
        </w:rPr>
      </w:pPr>
    </w:p>
    <w:p w:rsidR="007D58F3" w:rsidRPr="00D02D71" w:rsidRDefault="007D58F3" w:rsidP="00F73AAF">
      <w:pPr>
        <w:pStyle w:val="Heading2"/>
        <w:spacing w:before="0" w:after="0"/>
        <w:jc w:val="both"/>
        <w:rPr>
          <w:rFonts w:ascii="Times New Roman" w:hAnsi="Times New Roman"/>
          <w:b w:val="0"/>
          <w:i w:val="0"/>
        </w:rPr>
      </w:pPr>
      <w:r w:rsidRPr="00D02D71">
        <w:rPr>
          <w:rFonts w:ascii="Times New Roman" w:hAnsi="Times New Roman"/>
          <w:b w:val="0"/>
          <w:i w:val="0"/>
        </w:rPr>
        <w:t>от</w:t>
      </w:r>
      <w:r>
        <w:rPr>
          <w:rFonts w:ascii="Times New Roman" w:hAnsi="Times New Roman"/>
          <w:b w:val="0"/>
          <w:i w:val="0"/>
        </w:rPr>
        <w:t xml:space="preserve"> 16 августа</w:t>
      </w:r>
      <w:r w:rsidRPr="00D02D71">
        <w:rPr>
          <w:rFonts w:ascii="Times New Roman" w:hAnsi="Times New Roman"/>
          <w:b w:val="0"/>
          <w:i w:val="0"/>
        </w:rPr>
        <w:t xml:space="preserve">  2016 года                                                                            №     </w:t>
      </w:r>
      <w:r w:rsidRPr="00D02D71">
        <w:rPr>
          <w:rFonts w:ascii="Times New Roman" w:hAnsi="Times New Roman"/>
          <w:b w:val="0"/>
          <w:i w:val="0"/>
        </w:rPr>
        <w:tab/>
      </w:r>
    </w:p>
    <w:p w:rsidR="007D58F3" w:rsidRDefault="007D58F3" w:rsidP="00F73AAF">
      <w:pPr>
        <w:pStyle w:val="Heading2"/>
        <w:spacing w:before="0" w:after="0"/>
        <w:jc w:val="both"/>
        <w:rPr>
          <w:rFonts w:ascii="Times New Roman" w:hAnsi="Times New Roman"/>
          <w:b w:val="0"/>
          <w:i w:val="0"/>
        </w:rPr>
      </w:pPr>
    </w:p>
    <w:p w:rsidR="007D58F3" w:rsidRPr="00DA719F" w:rsidRDefault="007D58F3" w:rsidP="00F73AAF">
      <w:pPr>
        <w:pStyle w:val="Heading2"/>
        <w:spacing w:before="0" w:after="0"/>
        <w:ind w:firstLine="720"/>
        <w:jc w:val="both"/>
        <w:rPr>
          <w:rFonts w:ascii="Times New Roman" w:hAnsi="Times New Roman"/>
          <w:b w:val="0"/>
          <w:i w:val="0"/>
        </w:rPr>
      </w:pPr>
      <w:r>
        <w:rPr>
          <w:rFonts w:ascii="Times New Roman" w:hAnsi="Times New Roman"/>
          <w:b w:val="0"/>
          <w:i w:val="0"/>
        </w:rPr>
        <w:t>В соответствии с пунктом 5 статьи 138 Бюджетного  кодекса Российской Федерации, руководствуясь Уставом Ордынского района Новосибирской области, Совет депутатов</w:t>
      </w:r>
      <w:r w:rsidRPr="00C42AFA">
        <w:rPr>
          <w:rFonts w:ascii="Times New Roman" w:hAnsi="Times New Roman"/>
          <w:b w:val="0"/>
          <w:i w:val="0"/>
        </w:rPr>
        <w:t xml:space="preserve"> </w:t>
      </w:r>
      <w:r>
        <w:rPr>
          <w:rFonts w:ascii="Times New Roman" w:hAnsi="Times New Roman"/>
          <w:b w:val="0"/>
          <w:i w:val="0"/>
        </w:rPr>
        <w:t xml:space="preserve">Ордынского района Новосибирской области </w:t>
      </w:r>
      <w:r w:rsidRPr="00DA719F">
        <w:rPr>
          <w:rFonts w:ascii="Times New Roman" w:hAnsi="Times New Roman"/>
          <w:b w:val="0"/>
          <w:i w:val="0"/>
        </w:rPr>
        <w:t>РЕШИЛ:</w:t>
      </w:r>
    </w:p>
    <w:p w:rsidR="007D58F3" w:rsidRDefault="007D58F3" w:rsidP="00F73AAF">
      <w:pPr>
        <w:pStyle w:val="Heading2"/>
        <w:spacing w:before="0" w:after="0"/>
        <w:jc w:val="both"/>
        <w:rPr>
          <w:rFonts w:ascii="Times New Roman" w:hAnsi="Times New Roman"/>
          <w:b w:val="0"/>
          <w:i w:val="0"/>
        </w:rPr>
      </w:pPr>
      <w:r>
        <w:rPr>
          <w:rFonts w:ascii="Times New Roman" w:hAnsi="Times New Roman"/>
          <w:b w:val="0"/>
          <w:i w:val="0"/>
        </w:rPr>
        <w:t>1.Согласовать замену части дотации на выравнивание бюджетной обеспеченности, предоставляемой Ордынскому району Новосибирской области из бюджета Новосибирской области, на  дополнительный  норматив</w:t>
      </w:r>
      <w:r w:rsidRPr="00776EAB">
        <w:rPr>
          <w:rFonts w:ascii="Times New Roman" w:hAnsi="Times New Roman"/>
          <w:b w:val="0"/>
          <w:i w:val="0"/>
        </w:rPr>
        <w:t xml:space="preserve"> от</w:t>
      </w:r>
      <w:r>
        <w:rPr>
          <w:rFonts w:ascii="Times New Roman" w:hAnsi="Times New Roman"/>
          <w:b w:val="0"/>
          <w:i w:val="0"/>
        </w:rPr>
        <w:t xml:space="preserve">числений в бюджет  Ордынского района Новосибирской области </w:t>
      </w:r>
      <w:r w:rsidRPr="00776EAB">
        <w:rPr>
          <w:rFonts w:ascii="Times New Roman" w:hAnsi="Times New Roman"/>
          <w:b w:val="0"/>
          <w:i w:val="0"/>
        </w:rPr>
        <w:t>от налога на доходы физических лиц</w:t>
      </w:r>
      <w:r>
        <w:rPr>
          <w:rFonts w:ascii="Times New Roman" w:hAnsi="Times New Roman"/>
          <w:b w:val="0"/>
          <w:i w:val="0"/>
        </w:rPr>
        <w:t xml:space="preserve"> в размере 30% на 2017 год и плановый период  2018 и 2019 годы.</w:t>
      </w:r>
    </w:p>
    <w:p w:rsidR="007D58F3" w:rsidRDefault="007D58F3" w:rsidP="00E9285F">
      <w:pPr>
        <w:jc w:val="both"/>
        <w:rPr>
          <w:sz w:val="28"/>
          <w:szCs w:val="28"/>
        </w:rPr>
      </w:pPr>
      <w:r>
        <w:rPr>
          <w:sz w:val="28"/>
          <w:szCs w:val="28"/>
        </w:rPr>
        <w:t>2. Направить настоящее решение  Главе Ордынского района Новосибирской области для подписания и опубликования (обнародования).</w:t>
      </w:r>
    </w:p>
    <w:p w:rsidR="007D58F3" w:rsidRDefault="007D58F3" w:rsidP="00E9285F">
      <w:pPr>
        <w:pStyle w:val="Header"/>
        <w:jc w:val="both"/>
        <w:rPr>
          <w:sz w:val="28"/>
          <w:szCs w:val="28"/>
        </w:rPr>
      </w:pPr>
      <w:r>
        <w:rPr>
          <w:sz w:val="28"/>
          <w:szCs w:val="28"/>
        </w:rPr>
        <w:t>3. Настоящее решение вступает в силу со дня его опубликования (обнародования) в периодическом печатном издании органов местного самоуправления Ордынского района</w:t>
      </w:r>
      <w:r>
        <w:t xml:space="preserve"> </w:t>
      </w:r>
      <w:r>
        <w:rPr>
          <w:sz w:val="28"/>
          <w:szCs w:val="28"/>
        </w:rPr>
        <w:t>Новосибирской области «Ордынский Вестник».</w:t>
      </w:r>
    </w:p>
    <w:p w:rsidR="007D58F3" w:rsidRDefault="007D58F3" w:rsidP="00E9285F">
      <w:pPr>
        <w:pStyle w:val="Header"/>
        <w:jc w:val="both"/>
        <w:rPr>
          <w:sz w:val="28"/>
          <w:szCs w:val="28"/>
        </w:rPr>
      </w:pPr>
      <w:r>
        <w:rPr>
          <w:sz w:val="28"/>
          <w:szCs w:val="28"/>
        </w:rPr>
        <w:t>4. Контроль за исполнением настоящего решения возложить  на постоянную комиссию Совета депутатов Ордынского района Новосибирской области по бюджетной, налоговой, финансово-кредитной, социальной политике и собственности (Иваровский П.П.).</w:t>
      </w:r>
    </w:p>
    <w:p w:rsidR="007D58F3" w:rsidRDefault="007D58F3" w:rsidP="00E9285F">
      <w:pPr>
        <w:jc w:val="both"/>
        <w:rPr>
          <w:sz w:val="28"/>
          <w:szCs w:val="28"/>
        </w:rPr>
      </w:pPr>
    </w:p>
    <w:p w:rsidR="007D58F3" w:rsidRDefault="007D58F3" w:rsidP="00E9285F">
      <w:pPr>
        <w:jc w:val="both"/>
        <w:rPr>
          <w:sz w:val="28"/>
          <w:szCs w:val="28"/>
        </w:rPr>
      </w:pPr>
    </w:p>
    <w:p w:rsidR="007D58F3" w:rsidRPr="00F73AAF" w:rsidRDefault="007D58F3" w:rsidP="00E9285F">
      <w:pPr>
        <w:jc w:val="both"/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5087"/>
        <w:gridCol w:w="506"/>
        <w:gridCol w:w="4239"/>
      </w:tblGrid>
      <w:tr w:rsidR="007D58F3" w:rsidRPr="00F73AAF" w:rsidTr="005E3CE6">
        <w:tc>
          <w:tcPr>
            <w:tcW w:w="5328" w:type="dxa"/>
          </w:tcPr>
          <w:p w:rsidR="007D58F3" w:rsidRPr="00F73AAF" w:rsidRDefault="007D58F3" w:rsidP="005E3CE6">
            <w:pPr>
              <w:jc w:val="both"/>
              <w:rPr>
                <w:sz w:val="28"/>
                <w:szCs w:val="28"/>
              </w:rPr>
            </w:pPr>
            <w:r w:rsidRPr="00F73AAF">
              <w:rPr>
                <w:sz w:val="28"/>
                <w:szCs w:val="28"/>
              </w:rPr>
              <w:t>Председатель Совета депутатов</w:t>
            </w:r>
          </w:p>
          <w:p w:rsidR="007D58F3" w:rsidRPr="00F73AAF" w:rsidRDefault="007D58F3" w:rsidP="005E3CE6">
            <w:pPr>
              <w:jc w:val="both"/>
              <w:rPr>
                <w:sz w:val="28"/>
                <w:szCs w:val="28"/>
              </w:rPr>
            </w:pPr>
            <w:r w:rsidRPr="00F73AAF">
              <w:rPr>
                <w:sz w:val="28"/>
                <w:szCs w:val="28"/>
              </w:rPr>
              <w:t xml:space="preserve">Ордынского района </w:t>
            </w:r>
          </w:p>
          <w:p w:rsidR="007D58F3" w:rsidRPr="00F73AAF" w:rsidRDefault="007D58F3" w:rsidP="005E3CE6">
            <w:pPr>
              <w:jc w:val="both"/>
              <w:rPr>
                <w:sz w:val="28"/>
                <w:szCs w:val="28"/>
              </w:rPr>
            </w:pPr>
            <w:r w:rsidRPr="00F73AAF">
              <w:rPr>
                <w:sz w:val="28"/>
                <w:szCs w:val="28"/>
              </w:rPr>
              <w:t>Новосибирской области</w:t>
            </w:r>
          </w:p>
          <w:p w:rsidR="007D58F3" w:rsidRPr="00F73AAF" w:rsidRDefault="007D58F3" w:rsidP="005E3CE6">
            <w:pPr>
              <w:jc w:val="both"/>
              <w:rPr>
                <w:sz w:val="28"/>
                <w:szCs w:val="28"/>
              </w:rPr>
            </w:pPr>
            <w:r w:rsidRPr="00F73AAF">
              <w:rPr>
                <w:sz w:val="28"/>
                <w:szCs w:val="28"/>
              </w:rPr>
              <w:t>_____________________</w:t>
            </w:r>
          </w:p>
          <w:p w:rsidR="007D58F3" w:rsidRPr="00F73AAF" w:rsidRDefault="007D58F3" w:rsidP="005E3CE6">
            <w:pPr>
              <w:jc w:val="both"/>
              <w:rPr>
                <w:sz w:val="28"/>
                <w:szCs w:val="28"/>
              </w:rPr>
            </w:pPr>
            <w:r w:rsidRPr="00F73AAF">
              <w:rPr>
                <w:sz w:val="28"/>
                <w:szCs w:val="28"/>
              </w:rPr>
              <w:t>А.В. Трифонова</w:t>
            </w:r>
          </w:p>
        </w:tc>
        <w:tc>
          <w:tcPr>
            <w:tcW w:w="540" w:type="dxa"/>
          </w:tcPr>
          <w:p w:rsidR="007D58F3" w:rsidRPr="00F73AAF" w:rsidRDefault="007D58F3" w:rsidP="005E3CE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269" w:type="dxa"/>
          </w:tcPr>
          <w:p w:rsidR="007D58F3" w:rsidRPr="00F73AAF" w:rsidRDefault="007D58F3" w:rsidP="005E3CE6">
            <w:pPr>
              <w:rPr>
                <w:sz w:val="28"/>
                <w:szCs w:val="28"/>
              </w:rPr>
            </w:pPr>
            <w:r w:rsidRPr="00F73AAF">
              <w:rPr>
                <w:sz w:val="28"/>
                <w:szCs w:val="28"/>
              </w:rPr>
              <w:t xml:space="preserve">Глава Ордынского района  </w:t>
            </w:r>
          </w:p>
          <w:p w:rsidR="007D58F3" w:rsidRPr="00F73AAF" w:rsidRDefault="007D58F3" w:rsidP="005E3CE6">
            <w:pPr>
              <w:rPr>
                <w:sz w:val="28"/>
                <w:szCs w:val="28"/>
              </w:rPr>
            </w:pPr>
            <w:r w:rsidRPr="00F73AAF">
              <w:rPr>
                <w:sz w:val="28"/>
                <w:szCs w:val="28"/>
              </w:rPr>
              <w:t>Новосибирской области</w:t>
            </w:r>
          </w:p>
          <w:p w:rsidR="007D58F3" w:rsidRPr="00F73AAF" w:rsidRDefault="007D58F3" w:rsidP="005E3CE6">
            <w:pPr>
              <w:rPr>
                <w:sz w:val="28"/>
                <w:szCs w:val="28"/>
              </w:rPr>
            </w:pPr>
          </w:p>
          <w:p w:rsidR="007D58F3" w:rsidRPr="00F73AAF" w:rsidRDefault="007D58F3" w:rsidP="005E3CE6">
            <w:pPr>
              <w:rPr>
                <w:sz w:val="28"/>
                <w:szCs w:val="28"/>
              </w:rPr>
            </w:pPr>
            <w:r w:rsidRPr="00F73AAF">
              <w:rPr>
                <w:sz w:val="28"/>
                <w:szCs w:val="28"/>
              </w:rPr>
              <w:t>___________________________</w:t>
            </w:r>
          </w:p>
          <w:p w:rsidR="007D58F3" w:rsidRPr="00F73AAF" w:rsidRDefault="007D58F3" w:rsidP="005E3CE6">
            <w:pPr>
              <w:rPr>
                <w:sz w:val="28"/>
                <w:szCs w:val="28"/>
              </w:rPr>
            </w:pPr>
            <w:r w:rsidRPr="00F73AAF">
              <w:rPr>
                <w:sz w:val="28"/>
                <w:szCs w:val="28"/>
              </w:rPr>
              <w:t>В.И. Колясников</w:t>
            </w:r>
          </w:p>
          <w:p w:rsidR="007D58F3" w:rsidRPr="00F73AAF" w:rsidRDefault="007D58F3" w:rsidP="005E3CE6">
            <w:pPr>
              <w:jc w:val="both"/>
              <w:rPr>
                <w:sz w:val="28"/>
                <w:szCs w:val="28"/>
              </w:rPr>
            </w:pPr>
          </w:p>
        </w:tc>
      </w:tr>
    </w:tbl>
    <w:p w:rsidR="007D58F3" w:rsidRDefault="007D58F3"/>
    <w:p w:rsidR="007D58F3" w:rsidRDefault="007D58F3">
      <w:r>
        <w:t xml:space="preserve">Проект согласован с заместителем главы администрации Ордынского района Скляровой Г.Д., начальником отдела финансов, Учёта и отчётности Вернигоровой С.А., Управляющим делами администрации Смирновым С.В., начальником правового отдела администрации Сурдиной Н.А. Заключение правового отдела имеется. </w:t>
      </w:r>
    </w:p>
    <w:sectPr w:rsidR="007D58F3" w:rsidSect="00F73AAF">
      <w:pgSz w:w="11906" w:h="16838"/>
      <w:pgMar w:top="1134" w:right="850" w:bottom="719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233DF4"/>
    <w:multiLevelType w:val="hybridMultilevel"/>
    <w:tmpl w:val="CE16D50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30B97129"/>
    <w:multiLevelType w:val="hybridMultilevel"/>
    <w:tmpl w:val="FC9ECB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855DC"/>
    <w:rsid w:val="00056C21"/>
    <w:rsid w:val="00153B00"/>
    <w:rsid w:val="001715EA"/>
    <w:rsid w:val="00194D79"/>
    <w:rsid w:val="001B4ACF"/>
    <w:rsid w:val="001D61DD"/>
    <w:rsid w:val="00233273"/>
    <w:rsid w:val="00327D53"/>
    <w:rsid w:val="0038795B"/>
    <w:rsid w:val="0043452F"/>
    <w:rsid w:val="004976D2"/>
    <w:rsid w:val="004F0783"/>
    <w:rsid w:val="005E3CE6"/>
    <w:rsid w:val="00677BF2"/>
    <w:rsid w:val="00744B40"/>
    <w:rsid w:val="00776EAB"/>
    <w:rsid w:val="007D58F3"/>
    <w:rsid w:val="00A5277A"/>
    <w:rsid w:val="00A855DC"/>
    <w:rsid w:val="00B70A81"/>
    <w:rsid w:val="00C42AFA"/>
    <w:rsid w:val="00CF56FA"/>
    <w:rsid w:val="00D02D71"/>
    <w:rsid w:val="00D8042E"/>
    <w:rsid w:val="00DA719F"/>
    <w:rsid w:val="00DC015B"/>
    <w:rsid w:val="00E9285F"/>
    <w:rsid w:val="00EB69F8"/>
    <w:rsid w:val="00F73AAF"/>
    <w:rsid w:val="00FE47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56FA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56FA"/>
    <w:pPr>
      <w:keepNext/>
      <w:jc w:val="both"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56FA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F56FA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CF56FA"/>
    <w:rPr>
      <w:rFonts w:ascii="Cambria" w:hAnsi="Cambria" w:cs="Times New Roman"/>
      <w:b/>
      <w:bCs/>
      <w:i/>
      <w:iCs/>
      <w:sz w:val="28"/>
      <w:szCs w:val="28"/>
      <w:lang w:eastAsia="ru-RU"/>
    </w:rPr>
  </w:style>
  <w:style w:type="paragraph" w:styleId="Header">
    <w:name w:val="header"/>
    <w:basedOn w:val="Normal"/>
    <w:link w:val="HeaderChar"/>
    <w:uiPriority w:val="99"/>
    <w:semiHidden/>
    <w:rsid w:val="00E9285F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E9285F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327D53"/>
    <w:pPr>
      <w:autoSpaceDE w:val="0"/>
      <w:autoSpaceDN w:val="0"/>
      <w:adjustRightInd w:val="0"/>
    </w:pPr>
    <w:rPr>
      <w:rFonts w:ascii="Arial" w:hAnsi="Arial" w:cs="Arial"/>
      <w:sz w:val="20"/>
      <w:szCs w:val="20"/>
      <w:lang w:eastAsia="en-US"/>
    </w:rPr>
  </w:style>
  <w:style w:type="paragraph" w:styleId="BodyText">
    <w:name w:val="Body Text"/>
    <w:basedOn w:val="Normal"/>
    <w:link w:val="BodyTextChar"/>
    <w:uiPriority w:val="99"/>
    <w:rsid w:val="0038795B"/>
    <w:rPr>
      <w:sz w:val="28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38795B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9535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35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237</TotalTime>
  <Pages>1</Pages>
  <Words>292</Words>
  <Characters>1671</Characters>
  <Application>Microsoft Office Outlook</Application>
  <DocSecurity>0</DocSecurity>
  <Lines>0</Lines>
  <Paragraphs>0</Paragraphs>
  <ScaleCrop>false</ScaleCrop>
  <Company>ГКУ НСО "РИЦ"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Пирко</dc:creator>
  <cp:keywords/>
  <dc:description/>
  <cp:lastModifiedBy>Наталья</cp:lastModifiedBy>
  <cp:revision>12</cp:revision>
  <cp:lastPrinted>2016-07-21T04:59:00Z</cp:lastPrinted>
  <dcterms:created xsi:type="dcterms:W3CDTF">2016-07-13T11:28:00Z</dcterms:created>
  <dcterms:modified xsi:type="dcterms:W3CDTF">2016-07-27T04:15:00Z</dcterms:modified>
</cp:coreProperties>
</file>